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05A87" w14:textId="4FC17A1F" w:rsidR="00637CCE" w:rsidRDefault="00637CCE" w:rsidP="00637CCE">
      <w:pPr>
        <w:pStyle w:val="NoSpacing"/>
      </w:pPr>
      <w:r>
        <w:rPr>
          <w:u w:val="single"/>
        </w:rPr>
        <w:t>John BAYNTON</w:t>
      </w:r>
      <w:r>
        <w:t xml:space="preserve">   </w:t>
      </w:r>
      <w:proofErr w:type="gramStart"/>
      <w:r>
        <w:t xml:space="preserve">   (</w:t>
      </w:r>
      <w:proofErr w:type="gramEnd"/>
      <w:r>
        <w:t>fl.1479-81)</w:t>
      </w:r>
    </w:p>
    <w:p w14:paraId="7A9DF82E" w14:textId="77777777" w:rsidR="00637CCE" w:rsidRDefault="00637CCE" w:rsidP="00637CCE">
      <w:pPr>
        <w:pStyle w:val="NoSpacing"/>
      </w:pPr>
      <w:r>
        <w:t>Vicar of All Saints Church, North Ferriby, East Riding of Yorkshire.</w:t>
      </w:r>
    </w:p>
    <w:p w14:paraId="194708C1" w14:textId="77777777" w:rsidR="00637CCE" w:rsidRDefault="00637CCE" w:rsidP="00637CCE">
      <w:pPr>
        <w:pStyle w:val="NoSpacing"/>
      </w:pPr>
    </w:p>
    <w:p w14:paraId="55279A52" w14:textId="77777777" w:rsidR="00637CCE" w:rsidRDefault="00637CCE" w:rsidP="00637CCE">
      <w:pPr>
        <w:pStyle w:val="NoSpacing"/>
      </w:pPr>
    </w:p>
    <w:p w14:paraId="6B581D32" w14:textId="56B54CBF" w:rsidR="00637CCE" w:rsidRDefault="00637CCE" w:rsidP="00637CCE">
      <w:pPr>
        <w:pStyle w:val="NoSpacing"/>
      </w:pPr>
      <w:r>
        <w:t xml:space="preserve">       1479-81</w:t>
      </w:r>
      <w:r>
        <w:tab/>
        <w:t>He was Vicar.</w:t>
      </w:r>
    </w:p>
    <w:p w14:paraId="2E64E61A" w14:textId="44CAC630" w:rsidR="00637CCE" w:rsidRDefault="00637CCE" w:rsidP="00637CCE">
      <w:pPr>
        <w:pStyle w:val="NoSpacing"/>
      </w:pPr>
      <w:r>
        <w:tab/>
      </w:r>
      <w:r>
        <w:tab/>
        <w:t>(from information in the church)</w:t>
      </w:r>
    </w:p>
    <w:p w14:paraId="5D679ED3" w14:textId="77777777" w:rsidR="00AD2D33" w:rsidRDefault="00AD2D33" w:rsidP="00AD2D33">
      <w:pPr>
        <w:pStyle w:val="NoSpacing"/>
      </w:pPr>
      <w:r>
        <w:t>24 Feb.1482</w:t>
      </w:r>
      <w:r>
        <w:tab/>
        <w:t>He had resigned by this date.</w:t>
      </w:r>
    </w:p>
    <w:p w14:paraId="6B44EAC7" w14:textId="77777777" w:rsidR="00AD2D33" w:rsidRDefault="00AD2D33" w:rsidP="00AD2D33">
      <w:pPr>
        <w:pStyle w:val="NoSpacing"/>
      </w:pPr>
      <w:r>
        <w:tab/>
      </w:r>
      <w:r>
        <w:tab/>
        <w:t>He was instituted Vicar of North Ferriby, East Riding of Yorkshire.</w:t>
      </w:r>
    </w:p>
    <w:p w14:paraId="4DEFC43C" w14:textId="77777777" w:rsidR="00AD2D33" w:rsidRDefault="00AD2D33" w:rsidP="00AD2D33">
      <w:pPr>
        <w:pStyle w:val="NoSpacing"/>
        <w:ind w:left="720" w:firstLine="720"/>
      </w:pPr>
      <w:r>
        <w:t>(“The Register of Thomas Rotherham, Archbishop of York 1480-1500</w:t>
      </w:r>
    </w:p>
    <w:p w14:paraId="32220005" w14:textId="02481A07" w:rsidR="00AD2D33" w:rsidRDefault="00AD2D33" w:rsidP="00AD2D33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</w:t>
      </w:r>
    </w:p>
    <w:p w14:paraId="6FDC2C50" w14:textId="77777777" w:rsidR="00637CCE" w:rsidRDefault="00637CCE" w:rsidP="00637CCE">
      <w:pPr>
        <w:pStyle w:val="NoSpacing"/>
      </w:pPr>
    </w:p>
    <w:p w14:paraId="6C9CF418" w14:textId="77777777" w:rsidR="00637CCE" w:rsidRDefault="00637CCE" w:rsidP="00637CCE">
      <w:pPr>
        <w:pStyle w:val="NoSpacing"/>
      </w:pPr>
    </w:p>
    <w:p w14:paraId="5C4D2072" w14:textId="5F420BB7" w:rsidR="00637CCE" w:rsidRDefault="00637CCE" w:rsidP="00637CCE">
      <w:pPr>
        <w:pStyle w:val="NoSpacing"/>
      </w:pPr>
      <w:r>
        <w:t>27 June 2019</w:t>
      </w:r>
    </w:p>
    <w:p w14:paraId="03C862EC" w14:textId="79BC2B05" w:rsidR="00AD2D33" w:rsidRPr="00CB4526" w:rsidRDefault="00AD2D33" w:rsidP="00637CCE">
      <w:pPr>
        <w:pStyle w:val="NoSpacing"/>
      </w:pPr>
      <w:r>
        <w:t>23 January 2021</w:t>
      </w:r>
    </w:p>
    <w:p w14:paraId="3C620B56" w14:textId="77510381" w:rsidR="00637CCE" w:rsidRPr="00637CCE" w:rsidRDefault="00637CCE" w:rsidP="00E71FC3">
      <w:pPr>
        <w:pStyle w:val="NoSpacing"/>
      </w:pPr>
    </w:p>
    <w:sectPr w:rsidR="00637CCE" w:rsidRPr="00637C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B0D0A" w14:textId="77777777" w:rsidR="00637CCE" w:rsidRDefault="00637CCE" w:rsidP="00E71FC3">
      <w:pPr>
        <w:spacing w:after="0" w:line="240" w:lineRule="auto"/>
      </w:pPr>
      <w:r>
        <w:separator/>
      </w:r>
    </w:p>
  </w:endnote>
  <w:endnote w:type="continuationSeparator" w:id="0">
    <w:p w14:paraId="401A578E" w14:textId="77777777" w:rsidR="00637CCE" w:rsidRDefault="00637C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211D9" w14:textId="77777777" w:rsidR="00637CCE" w:rsidRPr="00E71FC3" w:rsidRDefault="00637CCE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9AD19" w14:textId="77777777" w:rsidR="00637CCE" w:rsidRDefault="00637CCE" w:rsidP="00E71FC3">
      <w:pPr>
        <w:spacing w:after="0" w:line="240" w:lineRule="auto"/>
      </w:pPr>
      <w:r>
        <w:separator/>
      </w:r>
    </w:p>
  </w:footnote>
  <w:footnote w:type="continuationSeparator" w:id="0">
    <w:p w14:paraId="49CD003B" w14:textId="77777777" w:rsidR="00637CCE" w:rsidRDefault="00637C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CCE"/>
    <w:rsid w:val="001A7C09"/>
    <w:rsid w:val="00577BD5"/>
    <w:rsid w:val="00637CCE"/>
    <w:rsid w:val="00656CBA"/>
    <w:rsid w:val="006A1F77"/>
    <w:rsid w:val="00733BE7"/>
    <w:rsid w:val="00AB52E8"/>
    <w:rsid w:val="00AD2D3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E51E2"/>
  <w15:chartTrackingRefBased/>
  <w15:docId w15:val="{8945CB3D-289A-4EB2-BA34-7B9C2353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18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2019-06-27T21:06:00Z</dcterms:created>
  <dcterms:modified xsi:type="dcterms:W3CDTF">2021-01-23T12:40:00Z</dcterms:modified>
</cp:coreProperties>
</file>